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D2249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D22495" w:rsidRPr="00D22495">
              <w:rPr>
                <w:lang w:val="el-GR"/>
              </w:rPr>
              <w:t>ΚΩΝΙΚΗ ΦΙΑΛΗ  50ml</w:t>
            </w:r>
            <w:bookmarkStart w:id="0" w:name="_GoBack"/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D22495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224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ΚΩΝΙΚΗ ΦΙΑΛΗ ΑΠΌ BOROSILICATE GLASS 3.3, ΣΥΜΦΩΝΑ ΜΕ ISO 1773, 50ml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D2249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7C3968"/>
    <w:rsid w:val="008D329F"/>
    <w:rsid w:val="009A6F68"/>
    <w:rsid w:val="00D22495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2FBF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A2E15C19</Template>
  <TotalTime>1</TotalTime>
  <Pages>1</Pages>
  <Words>45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2025-11-25T11:45:00Z</dcterms:created>
  <dcterms:modified xsi:type="dcterms:W3CDTF">2025-11-25T11:45:00Z</dcterms:modified>
</cp:coreProperties>
</file>